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A4D09" w14:textId="2BBE8987" w:rsidR="0041417B" w:rsidRDefault="004141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GILBERT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47AEDCE1" w14:textId="1A5C7F9A" w:rsidR="0041417B" w:rsidRDefault="004141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9804F2" w14:textId="08029521" w:rsidR="0041417B" w:rsidRDefault="004141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1FC4F7" w14:textId="6A92E8C6" w:rsidR="0041417B" w:rsidRDefault="004141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= </w:t>
      </w:r>
      <w:r w:rsidR="009141CB"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 w:rsidR="009141CB">
        <w:rPr>
          <w:rFonts w:ascii="Times New Roman" w:hAnsi="Times New Roman" w:cs="Times New Roman"/>
          <w:sz w:val="24"/>
          <w:szCs w:val="24"/>
        </w:rPr>
        <w:t>Bannebury</w:t>
      </w:r>
      <w:proofErr w:type="spellEnd"/>
      <w:r w:rsidR="009141CB">
        <w:rPr>
          <w:rFonts w:ascii="Times New Roman" w:hAnsi="Times New Roman" w:cs="Times New Roman"/>
          <w:sz w:val="24"/>
          <w:szCs w:val="24"/>
        </w:rPr>
        <w:t xml:space="preserve"> of </w:t>
      </w:r>
      <w:proofErr w:type="gramStart"/>
      <w:r w:rsidR="009141CB">
        <w:rPr>
          <w:rFonts w:ascii="Times New Roman" w:hAnsi="Times New Roman" w:cs="Times New Roman"/>
          <w:sz w:val="24"/>
          <w:szCs w:val="24"/>
        </w:rPr>
        <w:t>Gloucester(</w:t>
      </w:r>
      <w:proofErr w:type="gramEnd"/>
      <w:r w:rsidR="009141CB">
        <w:rPr>
          <w:rFonts w:ascii="Times New Roman" w:hAnsi="Times New Roman" w:cs="Times New Roman"/>
          <w:sz w:val="24"/>
          <w:szCs w:val="24"/>
        </w:rPr>
        <w:t xml:space="preserve">d.1404)(q.v.).      </w:t>
      </w:r>
      <w:r w:rsidR="009141CB">
        <w:rPr>
          <w:rFonts w:ascii="Times New Roman" w:hAnsi="Times New Roman" w:cs="Times New Roman"/>
          <w:sz w:val="24"/>
          <w:szCs w:val="24"/>
        </w:rPr>
        <w:t>(C.P.R. 1408-13 p.7)</w:t>
      </w:r>
    </w:p>
    <w:p w14:paraId="20F8E419" w14:textId="075369B4" w:rsidR="009141CB" w:rsidRDefault="009141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0AD0F8" w14:textId="7718A0E5" w:rsidR="009141CB" w:rsidRDefault="009141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Robert Gilbert(q.v.).   (ibid.)</w:t>
      </w:r>
    </w:p>
    <w:p w14:paraId="06E16B41" w14:textId="10DC4C0C" w:rsidR="009141CB" w:rsidRDefault="009141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E8DFDC" w14:textId="77777777" w:rsidR="009141CB" w:rsidRDefault="009141CB" w:rsidP="00914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Oct.1408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Pylk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 was pardoned outlawry for not </w:t>
      </w:r>
      <w:proofErr w:type="gramStart"/>
      <w:r>
        <w:rPr>
          <w:rFonts w:ascii="Times New Roman" w:hAnsi="Times New Roman" w:cs="Times New Roman"/>
          <w:sz w:val="24"/>
          <w:szCs w:val="24"/>
        </w:rPr>
        <w:t>appearing</w:t>
      </w:r>
      <w:proofErr w:type="gramEnd"/>
    </w:p>
    <w:p w14:paraId="5FE0EA57" w14:textId="15E609F1" w:rsidR="009141CB" w:rsidRDefault="009141CB" w:rsidP="00914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answer </w:t>
      </w:r>
      <w:r>
        <w:rPr>
          <w:rFonts w:ascii="Times New Roman" w:hAnsi="Times New Roman" w:cs="Times New Roman"/>
          <w:sz w:val="24"/>
          <w:szCs w:val="24"/>
        </w:rPr>
        <w:t>her and Robert</w:t>
      </w:r>
      <w:r>
        <w:rPr>
          <w:rFonts w:ascii="Times New Roman" w:hAnsi="Times New Roman" w:cs="Times New Roman"/>
          <w:sz w:val="24"/>
          <w:szCs w:val="24"/>
        </w:rPr>
        <w:t xml:space="preserve"> touching a debt of 100s.    (ibid.)</w:t>
      </w:r>
    </w:p>
    <w:p w14:paraId="528AE957" w14:textId="77777777" w:rsidR="009141CB" w:rsidRDefault="009141CB" w:rsidP="009141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26915D" w14:textId="77777777" w:rsidR="009141CB" w:rsidRDefault="009141CB" w:rsidP="009141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5E1B02" w14:textId="00A35FB3" w:rsidR="009141CB" w:rsidRDefault="009141CB" w:rsidP="00914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2021</w:t>
      </w:r>
    </w:p>
    <w:p w14:paraId="2DE8D92D" w14:textId="77777777" w:rsidR="009141CB" w:rsidRPr="009141CB" w:rsidRDefault="009141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141CB" w:rsidRPr="009141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470AB" w14:textId="77777777" w:rsidR="00795053" w:rsidRDefault="00795053" w:rsidP="009139A6">
      <w:r>
        <w:separator/>
      </w:r>
    </w:p>
  </w:endnote>
  <w:endnote w:type="continuationSeparator" w:id="0">
    <w:p w14:paraId="664A58E5" w14:textId="77777777" w:rsidR="00795053" w:rsidRDefault="007950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4E5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5F8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2CF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B529C" w14:textId="77777777" w:rsidR="00795053" w:rsidRDefault="00795053" w:rsidP="009139A6">
      <w:r>
        <w:separator/>
      </w:r>
    </w:p>
  </w:footnote>
  <w:footnote w:type="continuationSeparator" w:id="0">
    <w:p w14:paraId="6DE1F8E7" w14:textId="77777777" w:rsidR="00795053" w:rsidRDefault="007950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1F3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F9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8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053"/>
    <w:rsid w:val="000666E0"/>
    <w:rsid w:val="002510B7"/>
    <w:rsid w:val="0041417B"/>
    <w:rsid w:val="005C130B"/>
    <w:rsid w:val="00795053"/>
    <w:rsid w:val="00826F5C"/>
    <w:rsid w:val="009139A6"/>
    <w:rsid w:val="009141CB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5CD7"/>
  <w15:chartTrackingRefBased/>
  <w15:docId w15:val="{8D89743B-2981-4F59-BB18-4DC81C8E2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2021-03-01T19:48:00Z</dcterms:created>
  <dcterms:modified xsi:type="dcterms:W3CDTF">2021-03-01T20:18:00Z</dcterms:modified>
</cp:coreProperties>
</file>